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3F058922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FFF">
        <w:fldChar w:fldCharType="begin"/>
      </w:r>
      <w:r w:rsidR="00510FFF">
        <w:instrText xml:space="preserve"> DOCPROPERTY  TSG/WGRef  \* MERGEFORMAT </w:instrText>
      </w:r>
      <w:r w:rsidR="00510FFF">
        <w:fldChar w:fldCharType="separate"/>
      </w:r>
      <w:r>
        <w:rPr>
          <w:b/>
          <w:noProof/>
          <w:sz w:val="24"/>
        </w:rPr>
        <w:t>RAN WG4</w:t>
      </w:r>
      <w:r w:rsidR="00510FF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0FFF">
        <w:fldChar w:fldCharType="begin"/>
      </w:r>
      <w:r w:rsidR="00510FFF">
        <w:instrText xml:space="preserve"> DOCPROPERTY  MtgSeq  \* MERGEFORMAT </w:instrText>
      </w:r>
      <w:r w:rsidR="00510FFF">
        <w:fldChar w:fldCharType="separate"/>
      </w:r>
      <w:r>
        <w:rPr>
          <w:b/>
          <w:noProof/>
          <w:sz w:val="24"/>
        </w:rPr>
        <w:t>10</w:t>
      </w:r>
      <w:r w:rsidR="00B7507D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510F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0FFF">
        <w:fldChar w:fldCharType="begin"/>
      </w:r>
      <w:r w:rsidR="00510FFF">
        <w:instrText xml:space="preserve"> DOCPROPERTY  Tdoc#  \* MERGEFORMAT </w:instrText>
      </w:r>
      <w:r w:rsidR="00510FFF">
        <w:fldChar w:fldCharType="separate"/>
      </w:r>
      <w:r>
        <w:rPr>
          <w:b/>
          <w:i/>
          <w:noProof/>
          <w:sz w:val="28"/>
        </w:rPr>
        <w:t>R4-</w:t>
      </w:r>
      <w:r w:rsidR="0067068B" w:rsidRPr="0067068B">
        <w:t xml:space="preserve"> </w:t>
      </w:r>
      <w:r w:rsidR="0067068B" w:rsidRPr="0067068B">
        <w:rPr>
          <w:b/>
          <w:i/>
          <w:noProof/>
          <w:sz w:val="28"/>
        </w:rPr>
        <w:t>2214783</w:t>
      </w:r>
      <w:r w:rsidR="00510FFF">
        <w:rPr>
          <w:b/>
          <w:i/>
          <w:noProof/>
          <w:sz w:val="28"/>
          <w:lang w:val="en-US"/>
        </w:rPr>
        <w:fldChar w:fldCharType="end"/>
      </w:r>
    </w:p>
    <w:p w14:paraId="1172BF91" w14:textId="1AEB9779" w:rsidR="00577777" w:rsidRDefault="00510FFF" w:rsidP="005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77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7777" w:rsidRPr="00BA51D9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August 15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510F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3F9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510FFF">
              <w:fldChar w:fldCharType="begin"/>
            </w:r>
            <w:r w:rsidR="00510FFF">
              <w:instrText xml:space="preserve"> DOCPROPERTY  Cr#  \* MERGEFORMAT </w:instrText>
            </w:r>
            <w:r w:rsidR="00510FFF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510F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510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7D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4F42F" w:rsidR="001E41F3" w:rsidRPr="00410371" w:rsidRDefault="00510F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7DEC">
              <w:rPr>
                <w:b/>
                <w:noProof/>
                <w:sz w:val="28"/>
              </w:rPr>
              <w:t>17.</w:t>
            </w:r>
            <w:r w:rsidR="00B7507D">
              <w:rPr>
                <w:b/>
                <w:noProof/>
                <w:sz w:val="28"/>
              </w:rPr>
              <w:t>5</w:t>
            </w:r>
            <w:r w:rsidR="00F07DE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510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518A" w:rsidRPr="0063459C">
              <w:t>draft CR</w:t>
            </w:r>
            <w:r w:rsidR="00430FB9">
              <w:t xml:space="preserve"> on</w:t>
            </w:r>
            <w:r w:rsidR="00F7518A" w:rsidRPr="0063459C">
              <w:t xml:space="preserve"> </w:t>
            </w:r>
            <w:r w:rsidR="00F7518A">
              <w:t xml:space="preserve">PDSCH requirements </w:t>
            </w:r>
            <w:r w:rsidR="00F7518A" w:rsidRPr="0063459C">
              <w:t xml:space="preserve">for </w:t>
            </w:r>
            <w:r w:rsidR="00F7518A">
              <w:t>52.6 - 71 GHz band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510FFF" w:rsidP="00374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74B7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510FFF" w:rsidP="00374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4B7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6E8D9" w:rsidR="001E41F3" w:rsidRDefault="00510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68AB">
              <w:rPr>
                <w:noProof/>
              </w:rPr>
              <w:t>2022-0</w:t>
            </w:r>
            <w:r w:rsidR="00F84772">
              <w:rPr>
                <w:noProof/>
              </w:rPr>
              <w:t>8</w:t>
            </w:r>
            <w:r w:rsidR="005168AB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510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68A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510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4B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6AAB676B" w:rsidR="001E41F3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Define PDSCH requirements for FR2-2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77777777" w:rsidR="00842CC5" w:rsidRPr="00C25669" w:rsidRDefault="00842CC5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1"/>
        <w:gridCol w:w="1008"/>
        <w:gridCol w:w="737"/>
        <w:gridCol w:w="737"/>
        <w:gridCol w:w="735"/>
      </w:tblGrid>
      <w:tr w:rsidR="00842CC5" w:rsidRPr="00C25669" w14:paraId="1DA8391A" w14:textId="77777777" w:rsidTr="00735813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2" w:type="pct"/>
            <w:gridSpan w:val="3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735813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735813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41789CC7" w14:textId="77777777" w:rsidTr="00842CC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7930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842CC5" w:rsidRPr="00C25669" w:rsidDel="001F73B5" w:rsidRDefault="00842CC5" w:rsidP="00735813">
            <w:pPr>
              <w:pStyle w:val="TAC"/>
            </w:pPr>
            <w:r w:rsidRPr="00C25669">
              <w:t>kHz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06B2ADC" w14:textId="0EC05F1F" w:rsidR="00842CC5" w:rsidRPr="00C25669" w:rsidRDefault="00842CC5" w:rsidP="00735813">
            <w:pPr>
              <w:pStyle w:val="TAC"/>
            </w:pPr>
            <w:r w:rsidRPr="00C25669">
              <w:t>60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A57D8CB" w14:textId="5F77B5BF" w:rsidR="00842CC5" w:rsidRPr="00C25669" w:rsidRDefault="00842CC5" w:rsidP="00735813">
            <w:pPr>
              <w:pStyle w:val="TAC"/>
            </w:pPr>
            <w:r>
              <w:t>120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965CD10" w14:textId="448303CA" w:rsidR="00842CC5" w:rsidRPr="00C25669" w:rsidRDefault="00842CC5" w:rsidP="00735813">
            <w:pPr>
              <w:pStyle w:val="TAC"/>
            </w:pPr>
            <w:r w:rsidRPr="00842CC5">
              <w:rPr>
                <w:highlight w:val="yellow"/>
              </w:rPr>
              <w:t>480</w:t>
            </w:r>
          </w:p>
        </w:tc>
      </w:tr>
      <w:tr w:rsidR="00842CC5" w:rsidRPr="00C25669" w14:paraId="55A2526A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77777777" w:rsidR="00842CC5" w:rsidRPr="00C25669" w:rsidRDefault="00842CC5" w:rsidP="00735813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483DF2">
              <w:rPr>
                <w:highlight w:val="yellow"/>
                <w:lang w:eastAsia="zh-CN"/>
              </w:rPr>
              <w:t xml:space="preserve">for 120 </w:t>
            </w:r>
            <w:proofErr w:type="spellStart"/>
            <w:r w:rsidR="00483DF2" w:rsidRPr="00483DF2">
              <w:rPr>
                <w:highlight w:val="yellow"/>
                <w:lang w:eastAsia="zh-CN"/>
              </w:rPr>
              <w:t>KHz</w:t>
            </w:r>
            <w:proofErr w:type="spellEnd"/>
            <w:r w:rsidR="00483DF2" w:rsidRPr="00483DF2">
              <w:rPr>
                <w:highlight w:val="yellow"/>
                <w:lang w:eastAsia="zh-CN"/>
              </w:rPr>
              <w:t xml:space="preserve"> SCS</w:t>
            </w:r>
          </w:p>
          <w:p w14:paraId="694302DD" w14:textId="783BB138" w:rsidR="00483DF2" w:rsidRPr="00C25669" w:rsidRDefault="00483DF2" w:rsidP="00735813">
            <w:pPr>
              <w:pStyle w:val="TAC"/>
              <w:rPr>
                <w:lang w:eastAsia="zh-CN"/>
              </w:rPr>
            </w:pPr>
            <w:r w:rsidRPr="00483DF2">
              <w:rPr>
                <w:highlight w:val="yellow"/>
                <w:lang w:eastAsia="zh-CN"/>
              </w:rPr>
              <w:t xml:space="preserve">One [first] out of four slots for 480 </w:t>
            </w:r>
            <w:proofErr w:type="spellStart"/>
            <w:r w:rsidRPr="00483DF2">
              <w:rPr>
                <w:highlight w:val="yellow"/>
                <w:lang w:eastAsia="zh-CN"/>
              </w:rPr>
              <w:t>KHz</w:t>
            </w:r>
            <w:proofErr w:type="spellEnd"/>
            <w:r w:rsidRPr="00483DF2">
              <w:rPr>
                <w:highlight w:val="yellow"/>
                <w:lang w:eastAsia="zh-CN"/>
              </w:rPr>
              <w:t xml:space="preserve"> SCS</w:t>
            </w:r>
          </w:p>
        </w:tc>
      </w:tr>
      <w:tr w:rsidR="00842CC5" w:rsidRPr="00C25669" w14:paraId="71D1176E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F597864" w:rsidR="00842CC5" w:rsidRPr="00C25669" w:rsidRDefault="00842CC5" w:rsidP="00735813">
            <w:pPr>
              <w:pStyle w:val="TAC"/>
            </w:pPr>
            <w:r w:rsidRPr="00842CC5">
              <w:rPr>
                <w:highlight w:val="yellow"/>
              </w:rPr>
              <w:t>48</w:t>
            </w:r>
            <w:r w:rsidRPr="00842CC5">
              <w:rPr>
                <w:highlight w:val="yellow"/>
              </w:rPr>
              <w:t xml:space="preserve">0 kHz SCS: </w:t>
            </w:r>
            <w:r w:rsidR="00483DF2">
              <w:rPr>
                <w:highlight w:val="yellow"/>
              </w:rPr>
              <w:t>[640]</w:t>
            </w:r>
            <w:r w:rsidRPr="00842CC5">
              <w:rPr>
                <w:highlight w:val="yellow"/>
              </w:rPr>
              <w:t xml:space="preserve"> for CSI-RS resource 1,2,3,4</w:t>
            </w:r>
          </w:p>
        </w:tc>
      </w:tr>
      <w:tr w:rsidR="00842CC5" w:rsidRPr="00C25669" w14:paraId="568FEC9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94C70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60</w:t>
            </w:r>
            <w:r w:rsidRPr="00C25669">
              <w:rPr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41 for CSI-RS resource 3 and 4</w:t>
            </w:r>
          </w:p>
          <w:p w14:paraId="44CB1029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120 kHz SCS:</w:t>
            </w:r>
          </w:p>
          <w:p w14:paraId="23307AE2" w14:textId="77777777" w:rsidR="00842CC5" w:rsidRPr="00C25669" w:rsidRDefault="00842CC5" w:rsidP="00735813">
            <w:pPr>
              <w:pStyle w:val="TAC"/>
            </w:pPr>
            <w:r w:rsidRPr="00C25669">
              <w:t>80 for CSI-RS resource 1 and 2</w:t>
            </w:r>
          </w:p>
          <w:p w14:paraId="7743249E" w14:textId="77777777" w:rsidR="00842CC5" w:rsidRDefault="00842CC5" w:rsidP="00735813">
            <w:pPr>
              <w:pStyle w:val="TAC"/>
            </w:pPr>
            <w:r w:rsidRPr="00C25669">
              <w:t>81 for CSI-RS resource 3 and 4</w:t>
            </w:r>
          </w:p>
          <w:p w14:paraId="7BAF1469" w14:textId="77777777" w:rsidR="008F5C72" w:rsidRDefault="008F5C72" w:rsidP="00735813">
            <w:pPr>
              <w:pStyle w:val="TAC"/>
            </w:pPr>
          </w:p>
          <w:p w14:paraId="06AEEA66" w14:textId="561499F9" w:rsidR="008F5C72" w:rsidRPr="008F5C72" w:rsidRDefault="008F5C72" w:rsidP="008F5C72">
            <w:pPr>
              <w:pStyle w:val="TAC"/>
              <w:rPr>
                <w:highlight w:val="yellow"/>
                <w:lang w:eastAsia="zh-CN"/>
              </w:rPr>
            </w:pPr>
            <w:r w:rsidRPr="008F5C72">
              <w:rPr>
                <w:highlight w:val="yellow"/>
                <w:lang w:eastAsia="zh-CN"/>
              </w:rPr>
              <w:t>48</w:t>
            </w:r>
            <w:r w:rsidRPr="008F5C72">
              <w:rPr>
                <w:highlight w:val="yellow"/>
                <w:lang w:eastAsia="zh-CN"/>
              </w:rPr>
              <w:t>0 kHz SCS:</w:t>
            </w:r>
          </w:p>
          <w:p w14:paraId="7F62EE0B" w14:textId="7F3E56D5" w:rsidR="008F5C72" w:rsidRPr="008F5C72" w:rsidRDefault="008F5C72" w:rsidP="008F5C72">
            <w:pPr>
              <w:pStyle w:val="TAC"/>
              <w:rPr>
                <w:highlight w:val="yellow"/>
              </w:rPr>
            </w:pPr>
            <w:r w:rsidRPr="008F5C72">
              <w:rPr>
                <w:highlight w:val="yellow"/>
              </w:rPr>
              <w:t>32</w:t>
            </w:r>
            <w:r w:rsidRPr="008F5C72">
              <w:rPr>
                <w:highlight w:val="yellow"/>
              </w:rPr>
              <w:t>0 for CSI-RS resource 1 and 2</w:t>
            </w:r>
          </w:p>
          <w:p w14:paraId="15E6E946" w14:textId="7924AEF5" w:rsidR="008F5C72" w:rsidRPr="00C25669" w:rsidRDefault="008F5C72" w:rsidP="008F5C72">
            <w:pPr>
              <w:pStyle w:val="TAC"/>
            </w:pPr>
            <w:r w:rsidRPr="008F5C72">
              <w:rPr>
                <w:highlight w:val="yellow"/>
              </w:rPr>
              <w:t>32</w:t>
            </w:r>
            <w:r w:rsidRPr="008F5C72">
              <w:rPr>
                <w:highlight w:val="yellow"/>
              </w:rPr>
              <w:t>1 for CSI-RS resource 3 and 4</w:t>
            </w:r>
          </w:p>
        </w:tc>
      </w:tr>
      <w:tr w:rsidR="00842CC5" w:rsidRPr="00C25669" w14:paraId="2CC89A8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A74EFC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C25669" w:rsidRDefault="00842CC5" w:rsidP="00735813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C25669" w:rsidRDefault="00842CC5" w:rsidP="00735813">
            <w:pPr>
              <w:pStyle w:val="TAC"/>
            </w:pPr>
            <w:r w:rsidRPr="00C25669">
              <w:t>Start PRB 0</w:t>
            </w:r>
          </w:p>
          <w:p w14:paraId="1E548D97" w14:textId="77777777" w:rsidR="00842CC5" w:rsidRPr="00C25669" w:rsidRDefault="00842CC5" w:rsidP="00735813">
            <w:pPr>
              <w:pStyle w:val="TAC"/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842CC5" w:rsidRPr="00C25669" w14:paraId="05E5383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DCB0C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C25669" w:rsidRDefault="00842CC5" w:rsidP="00735813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C25669" w:rsidRDefault="00842CC5" w:rsidP="00735813">
            <w:pPr>
              <w:pStyle w:val="TAC"/>
            </w:pPr>
            <w:r w:rsidRPr="00C25669">
              <w:t>TCI state #0</w:t>
            </w:r>
          </w:p>
        </w:tc>
      </w:tr>
      <w:tr w:rsidR="00842CC5" w:rsidRPr="00C25669" w14:paraId="39D222EE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5AB00BB" w14:textId="77777777" w:rsidR="00842CC5" w:rsidRPr="00C25669" w:rsidRDefault="00842CC5" w:rsidP="00735813">
            <w:pPr>
              <w:pStyle w:val="TAL"/>
            </w:pPr>
            <w:r w:rsidRPr="00C25669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4990E379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92E73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C25669" w:rsidRDefault="00842CC5" w:rsidP="00735813">
            <w:pPr>
              <w:pStyle w:val="TAC"/>
            </w:pPr>
            <w:r w:rsidRPr="00C25669">
              <w:t>12</w:t>
            </w:r>
          </w:p>
        </w:tc>
      </w:tr>
      <w:tr w:rsidR="00842CC5" w:rsidRPr="00C25669" w14:paraId="674F539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73684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C25669" w:rsidRDefault="00842CC5" w:rsidP="00735813">
            <w:pPr>
              <w:pStyle w:val="TAC"/>
            </w:pPr>
            <w:r w:rsidRPr="00C25669">
              <w:t>2</w:t>
            </w:r>
          </w:p>
        </w:tc>
      </w:tr>
      <w:tr w:rsidR="00842CC5" w:rsidRPr="00C25669" w14:paraId="4836AFB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94674F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C25669" w:rsidRDefault="00842CC5" w:rsidP="00735813">
            <w:pPr>
              <w:pStyle w:val="TAC"/>
            </w:pPr>
            <w:r w:rsidRPr="00C25669">
              <w:t>FD-CDM2</w:t>
            </w:r>
          </w:p>
        </w:tc>
      </w:tr>
      <w:tr w:rsidR="00842CC5" w:rsidRPr="00C25669" w14:paraId="29FDA371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0057C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3B736E2D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73E82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C25669" w:rsidRDefault="00842CC5" w:rsidP="00735813">
            <w:pPr>
              <w:pStyle w:val="TAC"/>
            </w:pPr>
            <w:r w:rsidRPr="00C25669">
              <w:t>60 kHz SCS: 80</w:t>
            </w:r>
          </w:p>
          <w:p w14:paraId="2755D841" w14:textId="77777777" w:rsidR="00842CC5" w:rsidRDefault="00842CC5" w:rsidP="00735813">
            <w:pPr>
              <w:pStyle w:val="TAC"/>
            </w:pPr>
            <w:r w:rsidRPr="00C25669">
              <w:t>120 kHz SCS: 160</w:t>
            </w:r>
          </w:p>
          <w:p w14:paraId="69C4BC29" w14:textId="3E9F9C62" w:rsidR="008F5C72" w:rsidRPr="00C25669" w:rsidRDefault="008F5C72" w:rsidP="00735813">
            <w:pPr>
              <w:pStyle w:val="TAC"/>
            </w:pPr>
            <w:r w:rsidRPr="008F5C72">
              <w:rPr>
                <w:highlight w:val="yellow"/>
              </w:rPr>
              <w:t>48</w:t>
            </w:r>
            <w:r w:rsidRPr="008F5C72">
              <w:rPr>
                <w:highlight w:val="yellow"/>
              </w:rPr>
              <w:t xml:space="preserve">0 kHz SCS: </w:t>
            </w:r>
            <w:r w:rsidRPr="008F5C72">
              <w:rPr>
                <w:highlight w:val="yellow"/>
              </w:rPr>
              <w:t>64</w:t>
            </w:r>
            <w:r w:rsidRPr="008F5C72">
              <w:rPr>
                <w:highlight w:val="yellow"/>
              </w:rPr>
              <w:t>0</w:t>
            </w:r>
          </w:p>
        </w:tc>
      </w:tr>
      <w:tr w:rsidR="00842CC5" w:rsidRPr="00C25669" w14:paraId="5EB3D3C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5682C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651E5397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3D11DAA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C25669" w:rsidRDefault="00842CC5" w:rsidP="00735813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C25669" w:rsidRDefault="00842CC5" w:rsidP="00735813">
            <w:pPr>
              <w:pStyle w:val="TAC"/>
            </w:pPr>
            <w:r w:rsidRPr="00C25669">
              <w:t>Start PRB 0</w:t>
            </w:r>
          </w:p>
          <w:p w14:paraId="605CD9D9" w14:textId="77777777" w:rsidR="00842CC5" w:rsidRPr="00C25669" w:rsidRDefault="00842CC5" w:rsidP="00735813">
            <w:pPr>
              <w:pStyle w:val="TAC"/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842CC5" w:rsidRPr="00C25669" w14:paraId="6D5D311F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79A81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C25669" w:rsidRDefault="00842CC5" w:rsidP="00735813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842CC5" w:rsidRPr="00C25669" w14:paraId="581AAD83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B3269A0" w14:textId="77777777" w:rsidR="00842CC5" w:rsidRPr="00C25669" w:rsidRDefault="00842CC5" w:rsidP="00735813">
            <w:pPr>
              <w:pStyle w:val="TAL"/>
            </w:pPr>
            <w:r w:rsidRPr="00C25669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C25669" w:rsidRDefault="00842CC5" w:rsidP="00735813">
            <w:pPr>
              <w:pStyle w:val="TAC"/>
            </w:pPr>
            <w:r w:rsidRPr="00C25669">
              <w:t>4</w:t>
            </w:r>
          </w:p>
        </w:tc>
      </w:tr>
      <w:tr w:rsidR="00842CC5" w:rsidRPr="00C25669" w14:paraId="1B623539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7F51B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C25669" w:rsidRDefault="00842CC5" w:rsidP="00735813">
            <w:pPr>
              <w:pStyle w:val="TAC"/>
            </w:pPr>
            <w:r w:rsidRPr="00C25669">
              <w:t>12</w:t>
            </w:r>
          </w:p>
        </w:tc>
      </w:tr>
      <w:tr w:rsidR="00842CC5" w:rsidRPr="00C25669" w14:paraId="3D5DF4A4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A07E4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C25669" w:rsidRDefault="00842CC5" w:rsidP="00735813">
            <w:pPr>
              <w:pStyle w:val="TAC"/>
            </w:pPr>
            <w:r w:rsidRPr="00C25669">
              <w:t>4</w:t>
            </w:r>
          </w:p>
        </w:tc>
      </w:tr>
      <w:tr w:rsidR="00842CC5" w:rsidRPr="00C25669" w14:paraId="07F7C0ED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87F14A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C25669" w:rsidRDefault="00842CC5" w:rsidP="00735813">
            <w:pPr>
              <w:pStyle w:val="TAC"/>
            </w:pPr>
            <w:r w:rsidRPr="00C25669">
              <w:t>FD-CDM2</w:t>
            </w:r>
          </w:p>
        </w:tc>
      </w:tr>
      <w:tr w:rsidR="00842CC5" w:rsidRPr="00C25669" w14:paraId="7F45B65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B0E60A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1594E391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71F3FD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C25669" w:rsidRDefault="00842CC5" w:rsidP="00735813">
            <w:pPr>
              <w:pStyle w:val="TAC"/>
            </w:pPr>
            <w:r w:rsidRPr="00C25669">
              <w:t>60 kHz SCS: 80</w:t>
            </w:r>
          </w:p>
          <w:p w14:paraId="3BB9C6A4" w14:textId="77777777" w:rsidR="00842CC5" w:rsidRDefault="00842CC5" w:rsidP="00735813">
            <w:pPr>
              <w:pStyle w:val="TAC"/>
            </w:pPr>
            <w:r w:rsidRPr="00C25669">
              <w:t>120 kHz SCS: 160</w:t>
            </w:r>
          </w:p>
          <w:p w14:paraId="0B2E9849" w14:textId="79D8EA39" w:rsidR="008F5C72" w:rsidRPr="00C25669" w:rsidRDefault="008F5C72" w:rsidP="00735813">
            <w:pPr>
              <w:pStyle w:val="TAC"/>
            </w:pPr>
            <w:r w:rsidRPr="008F5C72">
              <w:rPr>
                <w:highlight w:val="yellow"/>
              </w:rPr>
              <w:t>48</w:t>
            </w:r>
            <w:r w:rsidRPr="008F5C72">
              <w:rPr>
                <w:highlight w:val="yellow"/>
              </w:rPr>
              <w:t>0 kHz SCS: 6</w:t>
            </w:r>
            <w:r w:rsidRPr="008F5C72">
              <w:rPr>
                <w:highlight w:val="yellow"/>
              </w:rPr>
              <w:t>4</w:t>
            </w:r>
            <w:r w:rsidRPr="008F5C72">
              <w:rPr>
                <w:highlight w:val="yellow"/>
              </w:rPr>
              <w:t>0</w:t>
            </w:r>
          </w:p>
        </w:tc>
      </w:tr>
      <w:tr w:rsidR="00842CC5" w:rsidRPr="00C25669" w14:paraId="006549A2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EAEA4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0DF9908F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C683BF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C25669" w:rsidRDefault="00842CC5" w:rsidP="00735813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C25669" w:rsidRDefault="00842CC5" w:rsidP="00735813">
            <w:pPr>
              <w:pStyle w:val="TAC"/>
            </w:pPr>
            <w:r w:rsidRPr="00C25669">
              <w:t>Start PRB 0</w:t>
            </w:r>
          </w:p>
          <w:p w14:paraId="17FE330F" w14:textId="77777777" w:rsidR="00842CC5" w:rsidRPr="00C25669" w:rsidRDefault="00842CC5" w:rsidP="00735813">
            <w:pPr>
              <w:pStyle w:val="TAC"/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842CC5" w:rsidRPr="00C25669" w14:paraId="7794CF29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A2B63B7" w14:textId="77777777" w:rsidR="00842CC5" w:rsidRPr="00C25669" w:rsidRDefault="00842CC5" w:rsidP="00735813">
            <w:pPr>
              <w:pStyle w:val="TAL"/>
            </w:pPr>
            <w:r w:rsidRPr="00C25669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C25669" w:rsidRDefault="00842CC5" w:rsidP="00735813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C25669" w:rsidRDefault="00842CC5" w:rsidP="00735813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</w:t>
            </w:r>
          </w:p>
        </w:tc>
      </w:tr>
      <w:tr w:rsidR="00842CC5" w:rsidRPr="00C25669" w14:paraId="6F936637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DC460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C25669" w:rsidRDefault="00842CC5" w:rsidP="00735813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C25669" w:rsidRDefault="00842CC5" w:rsidP="00735813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8 for CSI-RS resource 1</w:t>
            </w:r>
          </w:p>
          <w:p w14:paraId="6E7DEA53" w14:textId="77777777" w:rsidR="00842CC5" w:rsidRPr="00C25669" w:rsidRDefault="00842CC5" w:rsidP="00735813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9 for CSI-RS resource 2</w:t>
            </w:r>
          </w:p>
        </w:tc>
      </w:tr>
      <w:tr w:rsidR="00842CC5" w:rsidRPr="00C25669" w14:paraId="7EE877F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C533C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C25669" w:rsidRDefault="00842CC5" w:rsidP="00735813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C25669" w:rsidRDefault="00842CC5" w:rsidP="00735813">
            <w:pPr>
              <w:pStyle w:val="TAC"/>
            </w:pPr>
            <w:r w:rsidRPr="00C25669">
              <w:t>1 for CSI-RS resource 1,2</w:t>
            </w:r>
          </w:p>
        </w:tc>
      </w:tr>
      <w:tr w:rsidR="00842CC5" w:rsidRPr="00C25669" w14:paraId="79B842A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4FA46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</w:t>
            </w:r>
          </w:p>
        </w:tc>
      </w:tr>
      <w:tr w:rsidR="00842CC5" w:rsidRPr="00C25669" w14:paraId="1FE3A91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E172F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C25669" w:rsidRDefault="00842CC5" w:rsidP="00735813">
            <w:pPr>
              <w:pStyle w:val="TAL"/>
            </w:pPr>
            <w:r w:rsidRPr="00C25669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C25669" w:rsidRDefault="00842CC5" w:rsidP="00735813">
            <w:pPr>
              <w:pStyle w:val="TAC"/>
            </w:pPr>
            <w:r w:rsidRPr="00C25669">
              <w:t>3 for CSI-RS resource 1,2</w:t>
            </w:r>
          </w:p>
        </w:tc>
      </w:tr>
      <w:tr w:rsidR="00842CC5" w:rsidRPr="00C25669" w14:paraId="6EF3841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DA5E2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C25669" w:rsidRDefault="00842CC5" w:rsidP="00735813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</w:t>
            </w:r>
          </w:p>
          <w:p w14:paraId="588CA523" w14:textId="77777777" w:rsidR="00842CC5" w:rsidRDefault="00842CC5" w:rsidP="00735813">
            <w:pPr>
              <w:pStyle w:val="TAC"/>
            </w:pPr>
            <w:r w:rsidRPr="00C25669">
              <w:t>120 kHz SCS: 160 for CSI-RS resource 1,2</w:t>
            </w:r>
          </w:p>
          <w:p w14:paraId="56D2C59A" w14:textId="41850A15" w:rsidR="00D55D5D" w:rsidRPr="00C25669" w:rsidRDefault="00D55D5D" w:rsidP="00735813">
            <w:pPr>
              <w:pStyle w:val="TAC"/>
            </w:pPr>
            <w:r w:rsidRPr="00D55D5D">
              <w:rPr>
                <w:highlight w:val="yellow"/>
              </w:rPr>
              <w:t>48</w:t>
            </w:r>
            <w:r w:rsidRPr="00D55D5D">
              <w:rPr>
                <w:highlight w:val="yellow"/>
              </w:rPr>
              <w:t>0 kHz SCS: 6</w:t>
            </w:r>
            <w:r w:rsidRPr="00D55D5D">
              <w:rPr>
                <w:highlight w:val="yellow"/>
              </w:rPr>
              <w:t>4</w:t>
            </w:r>
            <w:r w:rsidRPr="00D55D5D">
              <w:rPr>
                <w:highlight w:val="yellow"/>
              </w:rPr>
              <w:t>0 for CSI-RS resource 1,2</w:t>
            </w:r>
          </w:p>
        </w:tc>
      </w:tr>
      <w:tr w:rsidR="00842CC5" w:rsidRPr="00C25669" w14:paraId="332ACFA6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F1FCD8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C25669" w:rsidRDefault="00842CC5" w:rsidP="00735813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C25669" w:rsidRDefault="00842CC5" w:rsidP="00735813">
            <w:pPr>
              <w:pStyle w:val="TAC"/>
            </w:pPr>
            <w:r w:rsidRPr="00C25669">
              <w:t>0 for CSI-RS resource 1,2</w:t>
            </w:r>
          </w:p>
        </w:tc>
      </w:tr>
      <w:tr w:rsidR="00842CC5" w:rsidRPr="00C25669" w14:paraId="06399B7B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C6CDC3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C25669" w:rsidRDefault="00842CC5" w:rsidP="00735813">
            <w:pPr>
              <w:pStyle w:val="TAL"/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6858BE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C25669" w:rsidRDefault="00842CC5" w:rsidP="00735813">
            <w:pPr>
              <w:pStyle w:val="TAC"/>
            </w:pPr>
            <w:r w:rsidRPr="006858BE">
              <w:t xml:space="preserve">Number of PRB = </w:t>
            </w:r>
            <w:proofErr w:type="gramStart"/>
            <w:r>
              <w:t>ceil(</w:t>
            </w:r>
            <w:proofErr w:type="gramEnd"/>
            <w:r w:rsidRPr="006858BE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842CC5" w:rsidRPr="00C25669" w14:paraId="4F1534E7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0E7DE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C25669" w:rsidRDefault="00842CC5" w:rsidP="00735813">
            <w:pPr>
              <w:pStyle w:val="TAL"/>
            </w:pPr>
            <w:r w:rsidRPr="00C25669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  <w:szCs w:val="18"/>
              </w:rPr>
              <w:t>ON</w:t>
            </w:r>
          </w:p>
        </w:tc>
      </w:tr>
      <w:tr w:rsidR="00842CC5" w:rsidRPr="00C25669" w14:paraId="0343D09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9B590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C25669" w:rsidRDefault="00842CC5" w:rsidP="00735813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C25669" w:rsidRDefault="00842CC5" w:rsidP="00735813">
            <w:pPr>
              <w:pStyle w:val="TAC"/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842CC5" w:rsidRPr="00C25669" w14:paraId="40F0F2EC" w14:textId="77777777" w:rsidTr="00735813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BA59761" w14:textId="77777777" w:rsidR="00842CC5" w:rsidRPr="00C25669" w:rsidRDefault="00842CC5" w:rsidP="00735813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C25669" w:rsidRDefault="00842CC5" w:rsidP="00735813">
            <w:pPr>
              <w:pStyle w:val="TAL"/>
            </w:pPr>
            <w:r w:rsidRPr="00C25669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C25669" w:rsidRDefault="00842CC5" w:rsidP="00735813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05F5C771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6EA23A23" w14:textId="77777777" w:rsidTr="00735813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A41C6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C25669" w:rsidRDefault="00842CC5" w:rsidP="00735813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C25669" w:rsidRDefault="00842CC5" w:rsidP="00735813">
            <w:pPr>
              <w:pStyle w:val="TAC"/>
            </w:pPr>
            <w:r w:rsidRPr="00C25669">
              <w:t>2</w:t>
            </w:r>
          </w:p>
        </w:tc>
      </w:tr>
      <w:tr w:rsidR="00842CC5" w:rsidRPr="00C25669" w14:paraId="122D31FB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9D45C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C25669" w:rsidRDefault="00842CC5" w:rsidP="00735813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0245F2BE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AE3303D" w14:textId="77777777" w:rsidR="00842CC5" w:rsidRPr="00C25669" w:rsidRDefault="00842CC5" w:rsidP="00735813">
            <w:pPr>
              <w:pStyle w:val="TAL"/>
            </w:pPr>
            <w:r w:rsidRPr="00C25669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C25669" w:rsidRDefault="00842CC5" w:rsidP="00735813">
            <w:pPr>
              <w:pStyle w:val="TAL"/>
            </w:pPr>
            <w:r w:rsidRPr="00C25669">
              <w:t>Type 1 QCL information</w:t>
            </w:r>
          </w:p>
          <w:p w14:paraId="315A309A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C25669" w:rsidRDefault="00842CC5" w:rsidP="00735813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C25669" w:rsidRDefault="00842CC5" w:rsidP="00735813">
            <w:pPr>
              <w:pStyle w:val="TAC"/>
            </w:pPr>
            <w:r w:rsidRPr="00C25669">
              <w:t>SSB #0</w:t>
            </w:r>
          </w:p>
        </w:tc>
      </w:tr>
      <w:tr w:rsidR="00842CC5" w:rsidRPr="00C25669" w14:paraId="08EB692B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7E17C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C25669" w:rsidRDefault="00842CC5" w:rsidP="00735813">
            <w:pPr>
              <w:pStyle w:val="TAC"/>
            </w:pPr>
            <w:r w:rsidRPr="00C25669">
              <w:t>Type C</w:t>
            </w:r>
          </w:p>
        </w:tc>
      </w:tr>
      <w:tr w:rsidR="00842CC5" w:rsidRPr="00C25669" w14:paraId="0A23C180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2E43A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C25669" w:rsidRDefault="00842CC5" w:rsidP="00735813">
            <w:pPr>
              <w:pStyle w:val="TAL"/>
            </w:pPr>
            <w:r w:rsidRPr="00C25669">
              <w:t>Type 2 QCL information</w:t>
            </w:r>
          </w:p>
          <w:p w14:paraId="7AE09CE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C25669" w:rsidRDefault="00842CC5" w:rsidP="00735813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C25669" w:rsidRDefault="00842CC5" w:rsidP="00735813">
            <w:pPr>
              <w:pStyle w:val="TAC"/>
            </w:pPr>
            <w:r w:rsidRPr="00C25669">
              <w:t>SSB #0</w:t>
            </w:r>
          </w:p>
        </w:tc>
      </w:tr>
      <w:tr w:rsidR="00842CC5" w:rsidRPr="00C25669" w14:paraId="40983140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C308A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C25669" w:rsidRDefault="00842CC5" w:rsidP="00735813">
            <w:pPr>
              <w:pStyle w:val="TAC"/>
            </w:pPr>
            <w:r w:rsidRPr="00C25669">
              <w:t>Type D</w:t>
            </w:r>
          </w:p>
        </w:tc>
      </w:tr>
      <w:tr w:rsidR="00842CC5" w:rsidRPr="00C25669" w14:paraId="3851366D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9A64C7A" w14:textId="77777777" w:rsidR="00842CC5" w:rsidRPr="00C25669" w:rsidRDefault="00842CC5" w:rsidP="00735813">
            <w:pPr>
              <w:pStyle w:val="TAL"/>
            </w:pPr>
            <w:r w:rsidRPr="00C25669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C25669" w:rsidRDefault="00842CC5" w:rsidP="00735813">
            <w:pPr>
              <w:pStyle w:val="TAL"/>
            </w:pPr>
            <w:r w:rsidRPr="00C25669">
              <w:t>Type 1 QCL information</w:t>
            </w:r>
          </w:p>
          <w:p w14:paraId="402AB2F1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C25669" w:rsidRDefault="00842CC5" w:rsidP="00735813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C25669" w:rsidRDefault="00842CC5" w:rsidP="00735813">
            <w:pPr>
              <w:pStyle w:val="TAC"/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842CC5" w:rsidRPr="00C25669" w14:paraId="729B02E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1C6C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C25669" w:rsidRDefault="00842CC5" w:rsidP="00735813">
            <w:pPr>
              <w:pStyle w:val="TAC"/>
            </w:pPr>
            <w:r w:rsidRPr="00C25669">
              <w:t>Type A</w:t>
            </w:r>
          </w:p>
        </w:tc>
      </w:tr>
      <w:tr w:rsidR="00842CC5" w:rsidRPr="00C25669" w14:paraId="6398449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CAB45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C25669" w:rsidRDefault="00842CC5" w:rsidP="00735813">
            <w:pPr>
              <w:pStyle w:val="TAL"/>
            </w:pPr>
            <w:r w:rsidRPr="00C25669">
              <w:t>Type 2 QCL information</w:t>
            </w:r>
          </w:p>
          <w:p w14:paraId="416B4B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C25669" w:rsidRDefault="00842CC5" w:rsidP="00735813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C25669" w:rsidRDefault="00842CC5" w:rsidP="00735813">
            <w:pPr>
              <w:pStyle w:val="TAC"/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842CC5" w:rsidRPr="00C25669" w14:paraId="664EBA9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8CFF11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C25669" w:rsidRDefault="00842CC5" w:rsidP="00735813">
            <w:pPr>
              <w:pStyle w:val="TAC"/>
            </w:pPr>
            <w:r w:rsidRPr="00C25669">
              <w:t>Type D</w:t>
            </w:r>
          </w:p>
        </w:tc>
      </w:tr>
      <w:tr w:rsidR="00842CC5" w:rsidRPr="00C25669" w14:paraId="0039B7D2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559A52C" w14:textId="77777777" w:rsidR="00842CC5" w:rsidRPr="00C25669" w:rsidRDefault="00842CC5" w:rsidP="00735813">
            <w:pPr>
              <w:pStyle w:val="TAL"/>
            </w:pPr>
            <w:r w:rsidRPr="00C25669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C25669" w:rsidRDefault="00842CC5" w:rsidP="00735813">
            <w:pPr>
              <w:pStyle w:val="TAL"/>
            </w:pPr>
            <w:r w:rsidRPr="00C25669">
              <w:t>Frequency density 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C25669" w:rsidRDefault="00842CC5" w:rsidP="00735813">
            <w:pPr>
              <w:pStyle w:val="TAC"/>
            </w:pPr>
            <w:r w:rsidRPr="00C25669">
              <w:t>2</w:t>
            </w:r>
          </w:p>
        </w:tc>
      </w:tr>
      <w:tr w:rsidR="00842CC5" w:rsidRPr="00C25669" w14:paraId="1962BAFC" w14:textId="77777777" w:rsidTr="00735813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4D989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C25669" w:rsidRDefault="00842CC5" w:rsidP="00735813">
            <w:pPr>
              <w:pStyle w:val="TAL"/>
            </w:pPr>
            <w:r w:rsidRPr="00C25669">
              <w:rPr>
                <w:lang w:val="en-US"/>
              </w:rPr>
              <w:t xml:space="preserve">Time density </w:t>
            </w:r>
            <w:r w:rsidRPr="00C25669">
              <w:t>(</w:t>
            </w:r>
            <w:r w:rsidRPr="00C25669">
              <w:rPr>
                <w:i/>
              </w:rPr>
              <w:t>L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49C36048" w14:textId="77777777" w:rsidTr="00735813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AC0A3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2</w:t>
            </w:r>
          </w:p>
        </w:tc>
      </w:tr>
      <w:tr w:rsidR="00842CC5" w:rsidRPr="00C25669" w14:paraId="35E75E46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C25669" w:rsidRDefault="00842CC5" w:rsidP="00735813">
            <w:pPr>
              <w:pStyle w:val="TAL"/>
            </w:pPr>
            <w:r w:rsidRPr="00C25669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7EE0FCC8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C25669" w:rsidRDefault="00842CC5" w:rsidP="00735813">
            <w:pPr>
              <w:pStyle w:val="TAL"/>
            </w:pPr>
            <w:r w:rsidRPr="00C25669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Default="00D55D5D" w:rsidP="00735813">
            <w:pPr>
              <w:pStyle w:val="TAC"/>
            </w:pPr>
            <w:r w:rsidRPr="00D55D5D">
              <w:rPr>
                <w:highlight w:val="yellow"/>
              </w:rPr>
              <w:t xml:space="preserve">120 </w:t>
            </w:r>
            <w:proofErr w:type="spellStart"/>
            <w:r w:rsidRPr="00D55D5D">
              <w:rPr>
                <w:highlight w:val="yellow"/>
              </w:rPr>
              <w:t>KHz</w:t>
            </w:r>
            <w:proofErr w:type="spellEnd"/>
            <w:r w:rsidRPr="00D55D5D">
              <w:rPr>
                <w:highlight w:val="yellow"/>
              </w:rPr>
              <w:t xml:space="preserve"> SCS:</w:t>
            </w:r>
            <w:r>
              <w:t xml:space="preserve"> </w:t>
            </w:r>
            <w:r w:rsidR="00842CC5" w:rsidRPr="00C25669">
              <w:t>4</w:t>
            </w:r>
          </w:p>
          <w:p w14:paraId="232FE13F" w14:textId="56C85F2F" w:rsidR="00D55D5D" w:rsidRPr="00C25669" w:rsidRDefault="00D55D5D" w:rsidP="00735813">
            <w:pPr>
              <w:pStyle w:val="TAC"/>
            </w:pPr>
            <w:r w:rsidRPr="00F46375">
              <w:rPr>
                <w:highlight w:val="yellow"/>
              </w:rPr>
              <w:t xml:space="preserve">480 </w:t>
            </w:r>
            <w:proofErr w:type="spellStart"/>
            <w:r w:rsidRPr="00F46375">
              <w:rPr>
                <w:highlight w:val="yellow"/>
              </w:rPr>
              <w:t>KHz</w:t>
            </w:r>
            <w:proofErr w:type="spellEnd"/>
            <w:r w:rsidRPr="00F46375">
              <w:rPr>
                <w:highlight w:val="yellow"/>
              </w:rPr>
              <w:t xml:space="preserve"> SCS: 16</w:t>
            </w:r>
          </w:p>
        </w:tc>
      </w:tr>
      <w:tr w:rsidR="00842CC5" w:rsidRPr="00C25669" w14:paraId="3CAC9FAD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C25669" w:rsidRDefault="00842CC5" w:rsidP="00735813">
            <w:pPr>
              <w:pStyle w:val="TAL"/>
            </w:pPr>
            <w:r w:rsidRPr="00C25669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C25669" w:rsidRDefault="00842CC5" w:rsidP="00735813">
            <w:pPr>
              <w:pStyle w:val="TAC"/>
            </w:pPr>
            <w:r w:rsidRPr="00C25669">
              <w:t>Multiplexed</w:t>
            </w:r>
          </w:p>
        </w:tc>
      </w:tr>
      <w:tr w:rsidR="00842CC5" w:rsidRPr="00C25669" w14:paraId="68C48211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C25669" w:rsidRDefault="00842CC5" w:rsidP="00735813">
            <w:pPr>
              <w:pStyle w:val="TAL"/>
            </w:pPr>
            <w:r w:rsidRPr="00C25669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C25669" w:rsidRDefault="00842CC5" w:rsidP="00735813">
            <w:pPr>
              <w:pStyle w:val="TAC"/>
            </w:pPr>
            <w:r w:rsidRPr="00C25669">
              <w:t>{0,2,3,1}</w:t>
            </w:r>
          </w:p>
        </w:tc>
      </w:tr>
      <w:tr w:rsidR="00842CC5" w:rsidRPr="00C25669" w14:paraId="372F0E5A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>PDSCH &amp; PDSCH DMRS</w:t>
            </w:r>
            <w:r>
              <w:t xml:space="preserve">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C25669" w:rsidRDefault="00842CC5" w:rsidP="00735813">
            <w:pPr>
              <w:pStyle w:val="TAC"/>
            </w:pPr>
            <w:r>
              <w:rPr>
                <w:rFonts w:eastAsia="SimSun"/>
              </w:rPr>
              <w:t>S</w:t>
            </w:r>
            <w:r w:rsidRPr="00661924">
              <w:rPr>
                <w:rFonts w:eastAsia="SimSun"/>
              </w:rPr>
              <w:t>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</w:t>
            </w:r>
            <w:proofErr w:type="spellStart"/>
            <w:r w:rsidRPr="00661924">
              <w:rPr>
                <w:rFonts w:eastAsia="SimSun"/>
              </w:rPr>
              <w:t>and</w:t>
            </w:r>
            <w:r w:rsidRPr="00661924">
              <w:t>with</w:t>
            </w:r>
            <w:proofErr w:type="spellEnd"/>
            <w:r w:rsidRPr="00661924">
              <w:t xml:space="preserve"> Wideband granularity</w:t>
            </w:r>
          </w:p>
        </w:tc>
      </w:tr>
      <w:tr w:rsidR="00842CC5" w:rsidRPr="00C25669" w14:paraId="15624672" w14:textId="77777777" w:rsidTr="00735813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77777777" w:rsidR="00842CC5" w:rsidRDefault="00842CC5" w:rsidP="00735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7F6D0B95" w14:textId="77777777" w:rsidR="00842CC5" w:rsidRPr="00C25669" w:rsidRDefault="00842CC5" w:rsidP="00735813">
            <w:pPr>
              <w:pStyle w:val="TAC"/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842CC5" w:rsidRPr="00C25669" w14:paraId="4182E6A5" w14:textId="77777777" w:rsidTr="00735813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C25669" w:rsidRDefault="00842CC5" w:rsidP="00735813">
            <w:pPr>
              <w:pStyle w:val="TAL"/>
              <w:rPr>
                <w:rFonts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C25669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C25669" w:rsidRDefault="00842CC5" w:rsidP="00735813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C25669" w:rsidRDefault="00842CC5" w:rsidP="00735813">
            <w:pPr>
              <w:pStyle w:val="TAN"/>
              <w:rPr>
                <w:lang w:eastAsia="zh-C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77777777" w:rsidR="00D92BCD" w:rsidRPr="00C25669" w:rsidRDefault="00D92BCD" w:rsidP="00D92BCD">
      <w:pPr>
        <w:pStyle w:val="TH"/>
      </w:pPr>
      <w:r w:rsidRPr="00C25669">
        <w:lastRenderedPageBreak/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proofErr w:type="gramStart"/>
            <w:r w:rsidRPr="00C25669">
              <w:rPr>
                <w:rFonts w:eastAsia="Yu Mincho"/>
              </w:rPr>
              <w:t>N.A</w:t>
            </w:r>
            <w:proofErr w:type="gramEnd"/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D92BCD" w:rsidRPr="00C25669" w14:paraId="4AECC7AB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7625584" w14:textId="063AE894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480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779920" w14:textId="1F005211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NA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13A10F5" w14:textId="773E2188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NA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A9408C" w14:textId="07313F76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NA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71E27E2" w14:textId="7944B97E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D92BCD">
              <w:rPr>
                <w:rFonts w:eastAsia="Yu Mincho"/>
                <w:highlight w:val="yellow"/>
              </w:rPr>
              <w:t>66</w:t>
            </w:r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4" w:name="_Toc21338271"/>
      <w:bookmarkStart w:id="5" w:name="_Toc29808379"/>
      <w:bookmarkStart w:id="6" w:name="_Toc37068298"/>
      <w:bookmarkStart w:id="7" w:name="_Toc37083843"/>
      <w:bookmarkStart w:id="8" w:name="_Toc37084185"/>
      <w:bookmarkStart w:id="9" w:name="_Toc40209547"/>
      <w:bookmarkStart w:id="10" w:name="_Toc40209889"/>
      <w:bookmarkStart w:id="11" w:name="_Toc45892848"/>
      <w:bookmarkStart w:id="12" w:name="_Toc53176713"/>
      <w:bookmarkStart w:id="13" w:name="_Toc61121029"/>
      <w:bookmarkStart w:id="14" w:name="_Toc67918215"/>
      <w:bookmarkStart w:id="15" w:name="_Toc76298259"/>
      <w:bookmarkStart w:id="16" w:name="_Toc76572271"/>
      <w:bookmarkStart w:id="17" w:name="_Toc76652138"/>
      <w:bookmarkStart w:id="18" w:name="_Toc76652976"/>
      <w:bookmarkStart w:id="19" w:name="_Toc83742249"/>
      <w:bookmarkStart w:id="20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21" w:name="_Toc21338273"/>
      <w:bookmarkStart w:id="22" w:name="_Toc29808381"/>
      <w:bookmarkStart w:id="23" w:name="_Toc37068300"/>
      <w:bookmarkStart w:id="24" w:name="_Toc37083845"/>
      <w:bookmarkStart w:id="25" w:name="_Toc37084187"/>
      <w:bookmarkStart w:id="26" w:name="_Toc40209549"/>
      <w:bookmarkStart w:id="27" w:name="_Toc40209891"/>
      <w:bookmarkStart w:id="28" w:name="_Toc45892850"/>
      <w:bookmarkStart w:id="29" w:name="_Toc53176715"/>
      <w:bookmarkStart w:id="30" w:name="_Toc61121031"/>
      <w:bookmarkStart w:id="31" w:name="_Toc67918217"/>
      <w:bookmarkStart w:id="32" w:name="_Toc76298261"/>
      <w:bookmarkStart w:id="33" w:name="_Toc76572273"/>
      <w:bookmarkStart w:id="34" w:name="_Toc76652140"/>
      <w:bookmarkStart w:id="35" w:name="_Toc76652978"/>
      <w:bookmarkStart w:id="36" w:name="_Toc83742251"/>
      <w:bookmarkStart w:id="37" w:name="_Toc91440741"/>
      <w:bookmarkStart w:id="38" w:name="_Toc21338272"/>
      <w:bookmarkStart w:id="39" w:name="_Toc29808380"/>
      <w:bookmarkStart w:id="40" w:name="_Toc37068299"/>
      <w:bookmarkStart w:id="41" w:name="_Toc37083844"/>
      <w:bookmarkStart w:id="42" w:name="_Toc37084186"/>
      <w:bookmarkStart w:id="43" w:name="_Toc40209548"/>
      <w:bookmarkStart w:id="44" w:name="_Toc40209890"/>
      <w:bookmarkStart w:id="45" w:name="_Toc45892849"/>
      <w:bookmarkStart w:id="46" w:name="_Toc53176714"/>
      <w:bookmarkStart w:id="47" w:name="_Toc61121030"/>
      <w:bookmarkStart w:id="48" w:name="_Toc67918216"/>
      <w:bookmarkStart w:id="49" w:name="_Toc76298260"/>
      <w:bookmarkStart w:id="50" w:name="_Toc76572272"/>
      <w:bookmarkStart w:id="51" w:name="_Toc76652139"/>
      <w:bookmarkStart w:id="52" w:name="_Toc76652977"/>
      <w:bookmarkStart w:id="53" w:name="_Toc83742250"/>
      <w:bookmarkStart w:id="54" w:name="_Toc914407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55" w:name="_Toc21338274"/>
      <w:bookmarkStart w:id="56" w:name="_Toc29808382"/>
      <w:bookmarkStart w:id="57" w:name="_Toc37068301"/>
      <w:bookmarkStart w:id="58" w:name="_Toc37083846"/>
      <w:bookmarkStart w:id="59" w:name="_Toc37084188"/>
      <w:bookmarkStart w:id="60" w:name="_Toc40209550"/>
      <w:bookmarkStart w:id="61" w:name="_Toc40209892"/>
      <w:bookmarkStart w:id="62" w:name="_Toc45892851"/>
      <w:bookmarkStart w:id="63" w:name="_Toc53176716"/>
      <w:bookmarkStart w:id="64" w:name="_Toc61121032"/>
      <w:bookmarkStart w:id="65" w:name="_Toc67918218"/>
      <w:bookmarkStart w:id="66" w:name="_Toc76298262"/>
      <w:bookmarkStart w:id="67" w:name="_Toc76572274"/>
      <w:bookmarkStart w:id="68" w:name="_Toc76652141"/>
      <w:bookmarkStart w:id="69" w:name="_Toc76652979"/>
      <w:bookmarkStart w:id="70" w:name="_Toc83742252"/>
      <w:bookmarkStart w:id="71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2E2FEE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</w:t>
      </w:r>
      <w:proofErr w:type="gramStart"/>
      <w:r w:rsidRPr="00C25669">
        <w:rPr>
          <w:rFonts w:eastAsia="SimSun"/>
        </w:rPr>
        <w:t>4</w:t>
      </w:r>
      <w:proofErr w:type="gramEnd"/>
      <w:r w:rsidRPr="00C25669">
        <w:rPr>
          <w:rFonts w:eastAsia="SimSun" w:hint="eastAsia"/>
          <w:lang w:eastAsia="zh-CN"/>
        </w:rPr>
        <w:t xml:space="preserve"> and </w:t>
      </w:r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 xml:space="preserve">,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77777777" w:rsidR="00EE04CD" w:rsidRPr="00C25669" w:rsidRDefault="00EE04CD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E04CD" w:rsidRPr="00C25669" w14:paraId="3DBD1F81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FA7D" w14:textId="77777777" w:rsidR="00EE04CD" w:rsidRPr="00C25669" w:rsidRDefault="00EE04CD" w:rsidP="00735813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4E01" w14:textId="77777777" w:rsidR="00EE04CD" w:rsidRPr="00C25669" w:rsidRDefault="00EE04CD" w:rsidP="00735813">
            <w:pPr>
              <w:pStyle w:val="TAH"/>
            </w:pPr>
            <w:r w:rsidRPr="00C25669">
              <w:t>Test index</w:t>
            </w:r>
          </w:p>
        </w:tc>
      </w:tr>
      <w:tr w:rsidR="00EE04CD" w:rsidRPr="00C25669" w14:paraId="0EEA4EE6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78FA" w14:textId="4C2ADB3D" w:rsidR="00EE04CD" w:rsidRPr="00C25669" w:rsidRDefault="00EE04CD" w:rsidP="00735813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r w:rsidR="001A289D" w:rsidRPr="001A289D">
              <w:rPr>
                <w:highlight w:val="yellow"/>
              </w:rPr>
              <w:t>in FR2-1</w:t>
            </w:r>
            <w:r w:rsidR="001A289D">
              <w:t xml:space="preserve"> </w:t>
            </w:r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r w:rsidR="001A289D">
              <w:t xml:space="preserve"> in FR2-1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C285" w14:textId="77777777" w:rsidR="00EE04CD" w:rsidRPr="00C25669" w:rsidRDefault="00EE04CD" w:rsidP="00735813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EE04CD" w:rsidRPr="00C25669" w14:paraId="2A5B72BE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44B" w14:textId="7727210A" w:rsidR="00EE04CD" w:rsidRPr="00C25669" w:rsidRDefault="00EE04CD" w:rsidP="00735813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HARQ soft combining performance </w:t>
            </w:r>
            <w:r w:rsidR="001A289D" w:rsidRPr="001A289D">
              <w:rPr>
                <w:highlight w:val="yellow"/>
              </w:rPr>
              <w:t>in FR2-1</w:t>
            </w:r>
            <w:r w:rsidR="001A289D">
              <w:t xml:space="preserve"> </w:t>
            </w:r>
            <w:r w:rsidRPr="00C25669"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790" w14:textId="77777777" w:rsidR="00EE04CD" w:rsidRPr="00C25669" w:rsidRDefault="00EE04CD" w:rsidP="00735813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EE04CD" w:rsidRPr="00C25669" w14:paraId="3969DB51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BE4A" w14:textId="259A987D" w:rsidR="00EE04CD" w:rsidRPr="00C25669" w:rsidRDefault="00EE04CD" w:rsidP="0073581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r w:rsidR="001A289D" w:rsidRPr="001A289D">
              <w:rPr>
                <w:highlight w:val="yellow"/>
              </w:rPr>
              <w:t>in FR2-1</w:t>
            </w:r>
            <w:r w:rsidR="001A289D">
              <w:t xml:space="preserve"> </w:t>
            </w:r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97F" w14:textId="77777777" w:rsidR="00EE04CD" w:rsidRPr="00C25669" w:rsidRDefault="00EE04CD" w:rsidP="00735813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554BAB" w:rsidRPr="00C25669" w14:paraId="0EF0EDEE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7074" w14:textId="65715550" w:rsidR="00554BAB" w:rsidRPr="00BC7597" w:rsidRDefault="00554BAB" w:rsidP="00735813">
            <w:pPr>
              <w:pStyle w:val="TAL"/>
              <w:rPr>
                <w:rFonts w:eastAsia="SimSun"/>
                <w:highlight w:val="yellow"/>
              </w:rPr>
            </w:pPr>
            <w:r w:rsidRPr="00BC7597">
              <w:rPr>
                <w:highlight w:val="yellow"/>
              </w:rPr>
              <w:t xml:space="preserve">Verify the PDSCH mapping Type A normal performance </w:t>
            </w:r>
            <w:r w:rsidR="001A289D" w:rsidRPr="00BC7597">
              <w:rPr>
                <w:highlight w:val="yellow"/>
              </w:rPr>
              <w:t>in FR2-</w:t>
            </w:r>
            <w:r w:rsidR="001A289D" w:rsidRPr="00BC7597">
              <w:rPr>
                <w:highlight w:val="yellow"/>
              </w:rPr>
              <w:t xml:space="preserve">2 </w:t>
            </w:r>
            <w:r w:rsidRPr="00BC7597">
              <w:rPr>
                <w:highlight w:val="yellow"/>
              </w:rPr>
              <w:t xml:space="preserve">under 2 receive antenna conditions and with different channel models, MCSs </w:t>
            </w:r>
            <w:proofErr w:type="spellStart"/>
            <w:r w:rsidRPr="00BC7597">
              <w:rPr>
                <w:highlight w:val="yellow"/>
              </w:rPr>
              <w:t>andnumber</w:t>
            </w:r>
            <w:proofErr w:type="spellEnd"/>
            <w:r w:rsidRPr="00BC7597">
              <w:rPr>
                <w:highlight w:val="yellow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966" w14:textId="64117635" w:rsidR="00554BAB" w:rsidRPr="00BC7597" w:rsidRDefault="00554BAB" w:rsidP="00735813">
            <w:pPr>
              <w:pStyle w:val="TAL"/>
              <w:rPr>
                <w:highlight w:val="yellow"/>
              </w:rPr>
            </w:pPr>
            <w:r w:rsidRPr="00BC7597">
              <w:rPr>
                <w:highlight w:val="yellow"/>
              </w:rPr>
              <w:t>4-1, 4-2, 4-3, 4-4, 4-5</w:t>
            </w:r>
            <w:r w:rsidR="00982A5A">
              <w:rPr>
                <w:highlight w:val="yellow"/>
              </w:rPr>
              <w:t>, 5-1</w:t>
            </w:r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EE04CD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shd w:val="clear" w:color="auto" w:fill="auto"/>
            <w:vAlign w:val="center"/>
          </w:tcPr>
          <w:p w14:paraId="4A83E61E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77777777" w:rsidR="00EE04CD" w:rsidRPr="00C25669" w:rsidRDefault="00EE04CD" w:rsidP="00735813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 and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2-3</w:t>
            </w:r>
          </w:p>
          <w:p w14:paraId="22802EF9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E04CD" w:rsidRPr="00C25669" w14:paraId="7008CFD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AE268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</w:p>
          <w:p w14:paraId="0EBB60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456BF0D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</w:p>
          <w:p w14:paraId="42C328E1" w14:textId="77777777" w:rsidR="00EE04CD" w:rsidRP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EE04CD">
              <w:rPr>
                <w:rFonts w:ascii="Arial" w:eastAsia="SimSun" w:hAnsi="Arial"/>
                <w:sz w:val="18"/>
                <w:highlight w:val="yellow"/>
                <w:lang w:eastAsia="zh-CN"/>
              </w:rPr>
              <w:t>TDB for Test 4-1</w:t>
            </w:r>
          </w:p>
          <w:p w14:paraId="5903AFB7" w14:textId="53ED32F2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E04CD">
              <w:rPr>
                <w:rFonts w:ascii="Arial" w:eastAsia="SimSun" w:hAnsi="Arial"/>
                <w:sz w:val="18"/>
                <w:highlight w:val="yellow"/>
                <w:lang w:eastAsia="zh-CN"/>
              </w:rPr>
              <w:t>TDB for Test 5-1</w:t>
            </w: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5EE78AC9" w14:textId="73C426D8" w:rsidR="00EE04CD" w:rsidRDefault="00EE04CD" w:rsidP="0033539A">
      <w:pPr>
        <w:rPr>
          <w:rFonts w:ascii="Times-Roman" w:eastAsia="SimSun" w:hAnsi="Times-Roman"/>
          <w:lang w:eastAsia="zh-CN"/>
        </w:rPr>
      </w:pPr>
    </w:p>
    <w:p w14:paraId="2FB061B4" w14:textId="796D0ACF" w:rsidR="0003727C" w:rsidRPr="00C25669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r>
        <w:t xml:space="preserve"> </w:t>
      </w:r>
      <w:r w:rsidRPr="0003727C">
        <w:rPr>
          <w:highlight w:val="yellow"/>
        </w:rPr>
        <w:t>in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C25669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C25669" w:rsidRDefault="0003727C" w:rsidP="00735813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C25669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C25669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C25669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0BD53E61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C25669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C2566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7BBE05EA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C25669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4A0B2DEA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C25669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lang w:val="en-US"/>
              </w:rPr>
              <w:t>.5-</w:t>
            </w:r>
            <w:r>
              <w:rPr>
                <w:rFonts w:ascii="Arial" w:hAnsi="Arial"/>
                <w:sz w:val="18"/>
                <w:lang w:val="en-US" w:eastAsia="zh-CN"/>
              </w:rPr>
              <w:t>10</w:t>
            </w:r>
            <w:r>
              <w:rPr>
                <w:rFonts w:ascii="Arial" w:eastAsia="SimSun" w:hAnsi="Arial"/>
                <w:sz w:val="18"/>
                <w:lang w:val="en-US"/>
              </w:rPr>
              <w:t>.1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C25669" w:rsidRDefault="0003727C" w:rsidP="00735813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0E9E4A04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-1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72CD97F9" w14:textId="77777777" w:rsidR="0003727C" w:rsidRPr="00C25669" w:rsidRDefault="0003727C" w:rsidP="0003727C">
      <w:pPr>
        <w:rPr>
          <w:rFonts w:eastAsia="SimSun"/>
        </w:rPr>
      </w:pPr>
    </w:p>
    <w:p w14:paraId="544C2BA9" w14:textId="5F0AE120" w:rsidR="0003727C" w:rsidRPr="00C25669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-4: Minimum performance for Rank 2 (FRC)</w:t>
      </w:r>
      <w:r>
        <w:t xml:space="preserve"> </w:t>
      </w:r>
      <w:r w:rsidRPr="0003727C">
        <w:rPr>
          <w:highlight w:val="yellow"/>
        </w:rPr>
        <w:t>in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C25669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C25669" w:rsidRDefault="0003727C" w:rsidP="00735813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C25669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C25669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.5-4.1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9BB76B7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C25669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.5-2.2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1A6547D1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C25669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.5-5.2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7BE46449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C25669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.5-2.3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200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7CE9C9AF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C25669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.4-1.1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6C36683F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.5-6.1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7CEDC22C" w:rsidR="0003727C" w:rsidRPr="00982A5A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C25669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09334733" w14:textId="77777777" w:rsidR="0003727C" w:rsidRPr="00C25669" w:rsidRDefault="0003727C" w:rsidP="0003727C">
      <w:pPr>
        <w:rPr>
          <w:rFonts w:eastAsia="SimSun"/>
          <w:lang w:eastAsia="zh-CN"/>
        </w:rPr>
      </w:pPr>
    </w:p>
    <w:p w14:paraId="0F3F1991" w14:textId="1975F552" w:rsidR="0003727C" w:rsidRPr="00C25669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r>
        <w:rPr>
          <w:lang w:eastAsia="zh-CN"/>
        </w:rPr>
        <w:t xml:space="preserve"> </w:t>
      </w:r>
      <w:r w:rsidRPr="0003727C">
        <w:rPr>
          <w:highlight w:val="yellow"/>
        </w:rPr>
        <w:t>in FR2-1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C25669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C25669" w:rsidRDefault="0003727C" w:rsidP="00735813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C25669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C25669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.5-5.1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0A6D1B98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77777777" w:rsidR="00EE04CD" w:rsidRDefault="00EE04CD" w:rsidP="0033539A">
      <w:pPr>
        <w:rPr>
          <w:rFonts w:ascii="Times-Roman" w:eastAsia="SimSun" w:hAnsi="Times-Roman"/>
          <w:lang w:eastAsia="zh-CN"/>
        </w:rPr>
      </w:pPr>
    </w:p>
    <w:p w14:paraId="22031193" w14:textId="77777777" w:rsidR="00EE04CD" w:rsidRDefault="00EE04CD" w:rsidP="0033539A">
      <w:pPr>
        <w:rPr>
          <w:highlight w:val="yellow"/>
        </w:rPr>
      </w:pPr>
    </w:p>
    <w:p w14:paraId="5A435F90" w14:textId="629594A4" w:rsidR="0003727C" w:rsidRPr="00DB5695" w:rsidRDefault="0003727C" w:rsidP="0003727C">
      <w:pPr>
        <w:pStyle w:val="TH"/>
        <w:rPr>
          <w:highlight w:val="yellow"/>
        </w:rPr>
      </w:pPr>
      <w:r w:rsidRPr="00DB5695">
        <w:rPr>
          <w:highlight w:val="yellow"/>
        </w:rPr>
        <w:lastRenderedPageBreak/>
        <w:t>Table 7.2.2.2</w:t>
      </w:r>
      <w:r w:rsidRPr="00DB5695">
        <w:rPr>
          <w:highlight w:val="yellow"/>
          <w:lang w:eastAsia="zh-CN"/>
        </w:rPr>
        <w:t>.1</w:t>
      </w:r>
      <w:r w:rsidRPr="00DB5695">
        <w:rPr>
          <w:highlight w:val="yellow"/>
        </w:rPr>
        <w:t>-</w:t>
      </w:r>
      <w:r w:rsidRPr="00DB5695">
        <w:rPr>
          <w:highlight w:val="yellow"/>
        </w:rPr>
        <w:t>6</w:t>
      </w:r>
      <w:r w:rsidRPr="00DB5695">
        <w:rPr>
          <w:highlight w:val="yellow"/>
        </w:rPr>
        <w:t>: Minimum performance for Rank 1 (FRC)</w:t>
      </w:r>
      <w:r w:rsidRPr="00DB5695">
        <w:rPr>
          <w:highlight w:val="yellow"/>
        </w:rPr>
        <w:t xml:space="preserve"> </w:t>
      </w:r>
      <w:r w:rsidRPr="00DB5695">
        <w:rPr>
          <w:highlight w:val="yellow"/>
        </w:rPr>
        <w:t>in FR2-</w:t>
      </w:r>
      <w:r w:rsidRPr="00DB5695">
        <w:rPr>
          <w:highlight w:val="yellow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502"/>
        <w:gridCol w:w="1107"/>
        <w:gridCol w:w="1005"/>
        <w:gridCol w:w="1206"/>
        <w:gridCol w:w="1300"/>
        <w:gridCol w:w="1119"/>
        <w:gridCol w:w="736"/>
      </w:tblGrid>
      <w:tr w:rsidR="0003727C" w:rsidRPr="00DB5695" w14:paraId="5F7D42BE" w14:textId="77777777" w:rsidTr="00735813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65B60D06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141E86BC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Reference</w:t>
            </w:r>
            <w:r w:rsidRPr="00DB5695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</w:t>
            </w: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2238ED2" w14:textId="77777777" w:rsidR="0003727C" w:rsidRPr="00DB5695" w:rsidRDefault="0003727C" w:rsidP="00735813">
            <w:pPr>
              <w:pStyle w:val="TAH"/>
              <w:rPr>
                <w:highlight w:val="yellow"/>
                <w:lang w:eastAsia="zh-CN"/>
              </w:rPr>
            </w:pPr>
            <w:r w:rsidRPr="00DB5695">
              <w:rPr>
                <w:highlight w:val="yellow"/>
              </w:rPr>
              <w:t>Bandwidth</w:t>
            </w:r>
            <w:r w:rsidRPr="00DB5695">
              <w:rPr>
                <w:rFonts w:hint="eastAsia"/>
                <w:highlight w:val="yellow"/>
                <w:lang w:eastAsia="zh-CN"/>
              </w:rPr>
              <w:t xml:space="preserve"> (MHz) </w:t>
            </w:r>
            <w:r w:rsidRPr="00DB5695">
              <w:rPr>
                <w:highlight w:val="yellow"/>
              </w:rPr>
              <w:t>/</w:t>
            </w:r>
            <w:r w:rsidRPr="00DB5695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DB5695">
              <w:rPr>
                <w:highlight w:val="yellow"/>
              </w:rPr>
              <w:t>Subcarrier spacing</w:t>
            </w:r>
            <w:r w:rsidRPr="00DB5695">
              <w:rPr>
                <w:rFonts w:hint="eastAsia"/>
                <w:highlight w:val="yellow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92AF4CA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Modulation</w:t>
            </w:r>
            <w:r w:rsidRPr="00DB5695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5FFDD5CD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800134F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25F17E84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3C8F4600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Reference value</w:t>
            </w:r>
          </w:p>
        </w:tc>
      </w:tr>
      <w:tr w:rsidR="0003727C" w:rsidRPr="00DB5695" w14:paraId="303A15EA" w14:textId="77777777" w:rsidTr="00735813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63765D92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4EF08F1E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DAF4D02" w14:textId="77777777" w:rsidR="0003727C" w:rsidRPr="00DB5695" w:rsidRDefault="0003727C" w:rsidP="00735813">
            <w:pPr>
              <w:pStyle w:val="TAC"/>
              <w:rPr>
                <w:highlight w:val="yellow"/>
              </w:rPr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492A4122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7511957B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3EA0919C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30FEE650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DD66055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43A6B7A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SNR</w:t>
            </w:r>
            <w:r w:rsidRPr="00DB5695">
              <w:rPr>
                <w:rFonts w:ascii="Arial" w:eastAsia="SimSun" w:hAnsi="Arial"/>
                <w:b/>
                <w:sz w:val="18"/>
                <w:highlight w:val="yellow"/>
                <w:vertAlign w:val="subscript"/>
              </w:rPr>
              <w:t>BB</w:t>
            </w: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 xml:space="preserve"> (dB)</w:t>
            </w:r>
          </w:p>
        </w:tc>
      </w:tr>
      <w:tr w:rsidR="0003727C" w:rsidRPr="00DB5695" w14:paraId="4D422C06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F678FBE" w14:textId="4B449D41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4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03024EC8" w14:textId="3EBBEA79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951192" w14:textId="77777777" w:rsidR="0003727C" w:rsidRPr="00DB5695" w:rsidRDefault="0003727C" w:rsidP="00735813">
            <w:pPr>
              <w:pStyle w:val="TAC"/>
              <w:rPr>
                <w:highlight w:val="yellow"/>
                <w:lang w:val="en-US" w:eastAsia="zh-CN"/>
              </w:rPr>
            </w:pPr>
            <w:r w:rsidRPr="00DB5695">
              <w:rPr>
                <w:highlight w:val="yellow"/>
                <w:lang w:val="en-US"/>
              </w:rPr>
              <w:t>100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/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3CFC963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QPSK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56DA00B" w14:textId="75D88B0D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79A17C5A" w14:textId="78F086A0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32C93A6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0292EC8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6F48293" w14:textId="2DB30AAE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03727C" w:rsidRPr="00DB5695" w14:paraId="6D570722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7E9FCE39" w14:textId="2FB93CFF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4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-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3B75E10" w14:textId="21CA6EFB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CA0614E" w14:textId="77777777" w:rsidR="0003727C" w:rsidRPr="00DB5695" w:rsidRDefault="0003727C" w:rsidP="00735813">
            <w:pPr>
              <w:pStyle w:val="TAC"/>
              <w:rPr>
                <w:highlight w:val="yellow"/>
                <w:lang w:val="en-US" w:eastAsia="zh-CN"/>
              </w:rPr>
            </w:pPr>
            <w:r w:rsidRPr="00DB5695">
              <w:rPr>
                <w:highlight w:val="yellow"/>
                <w:lang w:val="en-US"/>
              </w:rPr>
              <w:t>100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/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FC1D0D7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16QAM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7975AA55" w14:textId="67C58D89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214842D" w14:textId="1DBAC95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81F9195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20D5CC" w14:textId="7CFCD4D8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7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5CB6D6B0" w14:textId="7206F7C0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03727C" w:rsidRPr="00DB5695" w14:paraId="144D7CD4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EB9A474" w14:textId="0C91BF79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4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2E6CEC7" w14:textId="06223D24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B97A3ED" w14:textId="77777777" w:rsidR="0003727C" w:rsidRPr="00DB5695" w:rsidRDefault="0003727C" w:rsidP="0003727C">
            <w:pPr>
              <w:pStyle w:val="TAC"/>
              <w:rPr>
                <w:highlight w:val="yellow"/>
                <w:lang w:val="en-US" w:eastAsia="zh-CN"/>
              </w:rPr>
            </w:pPr>
            <w:r w:rsidRPr="00DB5695">
              <w:rPr>
                <w:highlight w:val="yellow"/>
                <w:lang w:val="en-US"/>
              </w:rPr>
              <w:t>100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/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37889D9" w14:textId="18BE405C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64QAM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0.4</w:t>
            </w:r>
            <w:r w:rsidR="00486D18"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3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624D1FFF" w14:textId="5983101C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43D1757E" w14:textId="35A49C8C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5954647" w14:textId="1EC2E963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5AB5F406" w14:textId="77777777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115F690B" w14:textId="445B7089" w:rsidR="0003727C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486D18" w:rsidRPr="00DB5695" w14:paraId="09463553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72ED3B95" w14:textId="1A02F692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4-</w:t>
            </w:r>
            <w:r w:rsidR="0080439C"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1213B5C6" w14:textId="6954AB6F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9311D1C" w14:textId="4D699B90" w:rsidR="00486D18" w:rsidRPr="00DB5695" w:rsidRDefault="00486D18" w:rsidP="0003727C">
            <w:pPr>
              <w:pStyle w:val="TAC"/>
              <w:rPr>
                <w:rFonts w:eastAsia="SimSun" w:hint="eastAsia"/>
                <w:highlight w:val="yellow"/>
                <w:lang w:val="en-US" w:eastAsia="zh-CN"/>
              </w:rPr>
            </w:pPr>
            <w:r w:rsidRPr="00DB5695">
              <w:rPr>
                <w:rFonts w:eastAsia="SimSun"/>
                <w:highlight w:val="yellow"/>
                <w:lang w:val="en-US" w:eastAsia="zh-CN"/>
              </w:rPr>
              <w:t>400 / 480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C368D26" w14:textId="797E591A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QPSK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3D19358" w14:textId="5BC1D70B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A0E54B6" w14:textId="1361EECE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2D4975E" w14:textId="0E6F1B7F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0BFD567" w14:textId="2AC10FEB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1A6AAB9C" w14:textId="137EAB5D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80439C" w:rsidRPr="00C25669" w14:paraId="78743630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5ED55C" w14:textId="7D139898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[4-5]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12C0010" w14:textId="55FEF776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00B5741" w14:textId="72A44580" w:rsidR="0080439C" w:rsidRPr="00DB5695" w:rsidRDefault="0080439C" w:rsidP="0003727C">
            <w:pPr>
              <w:pStyle w:val="TAC"/>
              <w:rPr>
                <w:rFonts w:eastAsia="SimSun"/>
                <w:highlight w:val="yellow"/>
                <w:lang w:val="en-US" w:eastAsia="zh-CN"/>
              </w:rPr>
            </w:pPr>
            <w:r w:rsidRPr="00DB5695">
              <w:rPr>
                <w:rFonts w:eastAsia="SimSun"/>
                <w:highlight w:val="yellow"/>
                <w:lang w:val="en-US" w:eastAsia="zh-CN"/>
              </w:rPr>
              <w:t>[</w:t>
            </w:r>
            <w:r w:rsidRPr="00DB5695">
              <w:rPr>
                <w:rFonts w:eastAsia="SimSun" w:hint="eastAsia"/>
                <w:highlight w:val="yellow"/>
                <w:lang w:val="en-US" w:eastAsia="zh-CN"/>
              </w:rPr>
              <w:t>50 / 120</w:t>
            </w:r>
            <w:r w:rsidRPr="00DB5695">
              <w:rPr>
                <w:rFonts w:eastAsia="SimSun"/>
                <w:highlight w:val="yellow"/>
                <w:lang w:val="en-US" w:eastAsia="zh-CN"/>
              </w:rPr>
              <w:t>]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83C755F" w14:textId="77777777" w:rsidR="0080439C" w:rsidRPr="00DB5695" w:rsidRDefault="0080439C" w:rsidP="008043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[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6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4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QAM</w:t>
            </w:r>
          </w:p>
          <w:p w14:paraId="0E1F32C1" w14:textId="026F8DFD" w:rsidR="0080439C" w:rsidRPr="00DB5695" w:rsidRDefault="0080439C" w:rsidP="008043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0.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56]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5DEADD4B" w14:textId="2BA20CE5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16387584" w14:textId="134AAFB1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0F0118AE" w14:textId="6B846E01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1C88E1" w14:textId="25A2755D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9BBE606" w14:textId="1E268A6C" w:rsidR="0080439C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</w:tbl>
    <w:p w14:paraId="46D32399" w14:textId="7BB102F4" w:rsidR="00EE04CD" w:rsidRDefault="00EE04CD" w:rsidP="0033539A">
      <w:pPr>
        <w:rPr>
          <w:highlight w:val="yellow"/>
        </w:rPr>
      </w:pPr>
    </w:p>
    <w:p w14:paraId="218497E8" w14:textId="7BC70984" w:rsidR="00982A5A" w:rsidRPr="00982A5A" w:rsidRDefault="00982A5A" w:rsidP="00982A5A">
      <w:pPr>
        <w:pStyle w:val="TH"/>
        <w:rPr>
          <w:highlight w:val="yellow"/>
        </w:rPr>
      </w:pPr>
      <w:r w:rsidRPr="00982A5A">
        <w:rPr>
          <w:highlight w:val="yellow"/>
        </w:rPr>
        <w:t>Table 7.2.2.2</w:t>
      </w:r>
      <w:r w:rsidRPr="00982A5A">
        <w:rPr>
          <w:highlight w:val="yellow"/>
          <w:lang w:eastAsia="zh-CN"/>
        </w:rPr>
        <w:t>.1</w:t>
      </w:r>
      <w:r w:rsidRPr="00982A5A">
        <w:rPr>
          <w:highlight w:val="yellow"/>
        </w:rPr>
        <w:t>-4: Minimum performance for Rank 2 (FRC) in FR2-</w:t>
      </w:r>
      <w:r w:rsidRPr="00982A5A">
        <w:rPr>
          <w:highlight w:val="yellow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6"/>
        <w:gridCol w:w="1166"/>
        <w:gridCol w:w="1365"/>
        <w:gridCol w:w="1134"/>
        <w:gridCol w:w="895"/>
        <w:gridCol w:w="1169"/>
        <w:gridCol w:w="1259"/>
        <w:gridCol w:w="1086"/>
        <w:gridCol w:w="949"/>
      </w:tblGrid>
      <w:tr w:rsidR="00982A5A" w:rsidRPr="00982A5A" w14:paraId="326D45CB" w14:textId="77777777" w:rsidTr="00982A5A">
        <w:trPr>
          <w:trHeight w:val="379"/>
          <w:jc w:val="center"/>
        </w:trPr>
        <w:tc>
          <w:tcPr>
            <w:tcW w:w="314" w:type="pct"/>
            <w:vMerge w:val="restart"/>
            <w:shd w:val="clear" w:color="auto" w:fill="FFFFFF"/>
            <w:vAlign w:val="center"/>
          </w:tcPr>
          <w:p w14:paraId="76C47525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69CF12C9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Reference</w:t>
            </w:r>
            <w:r w:rsidRPr="00982A5A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</w:t>
            </w: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48109D15" w14:textId="77777777" w:rsidR="00982A5A" w:rsidRPr="00982A5A" w:rsidRDefault="00982A5A" w:rsidP="00735813">
            <w:pPr>
              <w:pStyle w:val="TAH"/>
              <w:rPr>
                <w:highlight w:val="yellow"/>
                <w:lang w:eastAsia="zh-CN"/>
              </w:rPr>
            </w:pPr>
            <w:r w:rsidRPr="00982A5A">
              <w:rPr>
                <w:highlight w:val="yellow"/>
              </w:rPr>
              <w:t>Bandwidth</w:t>
            </w:r>
            <w:r w:rsidRPr="00982A5A">
              <w:rPr>
                <w:rFonts w:hint="eastAsia"/>
                <w:highlight w:val="yellow"/>
                <w:lang w:eastAsia="zh-CN"/>
              </w:rPr>
              <w:t xml:space="preserve"> (MHz) </w:t>
            </w:r>
            <w:r w:rsidRPr="00982A5A">
              <w:rPr>
                <w:highlight w:val="yellow"/>
              </w:rPr>
              <w:t>/</w:t>
            </w:r>
            <w:r w:rsidRPr="00982A5A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982A5A">
              <w:rPr>
                <w:highlight w:val="yellow"/>
              </w:rPr>
              <w:t>Subcarrier spacing</w:t>
            </w:r>
            <w:r w:rsidRPr="00982A5A">
              <w:rPr>
                <w:rFonts w:hint="eastAsia"/>
                <w:highlight w:val="yellow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40671654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Modulation</w:t>
            </w:r>
            <w:r w:rsidRPr="00982A5A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4DD07D57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26550D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3DC1B75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7E1623E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Reference value</w:t>
            </w:r>
          </w:p>
        </w:tc>
      </w:tr>
      <w:tr w:rsidR="00982A5A" w:rsidRPr="00982A5A" w14:paraId="0F632DC2" w14:textId="77777777" w:rsidTr="00982A5A">
        <w:trPr>
          <w:trHeight w:val="379"/>
          <w:jc w:val="center"/>
        </w:trPr>
        <w:tc>
          <w:tcPr>
            <w:tcW w:w="314" w:type="pct"/>
            <w:vMerge/>
            <w:shd w:val="clear" w:color="auto" w:fill="FFFFFF"/>
            <w:vAlign w:val="center"/>
          </w:tcPr>
          <w:p w14:paraId="251B389E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2057BDE6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611CD261" w14:textId="77777777" w:rsidR="00982A5A" w:rsidRPr="00982A5A" w:rsidRDefault="00982A5A" w:rsidP="00735813">
            <w:pPr>
              <w:pStyle w:val="TAC"/>
              <w:rPr>
                <w:highlight w:val="yellow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9BFCB6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3DEBD590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B6CBB4C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55A1F1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5D686078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0849B9A2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SNR</w:t>
            </w:r>
            <w:r w:rsidRPr="00982A5A">
              <w:rPr>
                <w:rFonts w:ascii="Arial" w:eastAsia="SimSun" w:hAnsi="Arial"/>
                <w:b/>
                <w:sz w:val="18"/>
                <w:highlight w:val="yellow"/>
                <w:vertAlign w:val="subscript"/>
              </w:rPr>
              <w:t>BB</w:t>
            </w: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 xml:space="preserve"> (dB)</w:t>
            </w:r>
          </w:p>
        </w:tc>
      </w:tr>
      <w:tr w:rsidR="00982A5A" w:rsidRPr="00C25669" w14:paraId="3CB93DE4" w14:textId="77777777" w:rsidTr="00982A5A">
        <w:trPr>
          <w:trHeight w:val="191"/>
          <w:jc w:val="center"/>
        </w:trPr>
        <w:tc>
          <w:tcPr>
            <w:tcW w:w="314" w:type="pct"/>
            <w:shd w:val="clear" w:color="auto" w:fill="FFFFFF"/>
            <w:vAlign w:val="center"/>
          </w:tcPr>
          <w:p w14:paraId="6ADF1DE7" w14:textId="2CD2BB0E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5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B0A20" w14:textId="5E341A43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D1033FB" w14:textId="77777777" w:rsidR="00982A5A" w:rsidRPr="00982A5A" w:rsidRDefault="00982A5A" w:rsidP="00735813">
            <w:pPr>
              <w:pStyle w:val="TAC"/>
              <w:rPr>
                <w:highlight w:val="yellow"/>
                <w:lang w:val="en-US" w:eastAsia="zh-CN"/>
              </w:rPr>
            </w:pPr>
            <w:r w:rsidRPr="00982A5A">
              <w:rPr>
                <w:highlight w:val="yellow"/>
                <w:lang w:val="en-US"/>
              </w:rPr>
              <w:t>100</w:t>
            </w:r>
            <w:r w:rsidRPr="00982A5A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982A5A">
              <w:rPr>
                <w:highlight w:val="yellow"/>
                <w:lang w:val="en-US"/>
              </w:rPr>
              <w:t>/</w:t>
            </w:r>
            <w:r w:rsidRPr="00982A5A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982A5A">
              <w:rPr>
                <w:highlight w:val="yellow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1A71388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QPSK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01A4F8BD" w14:textId="1BEDF20A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E72435" w14:textId="03E02930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E64D769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DA8B3A4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C0090A0" w14:textId="68AB82DD" w:rsidR="00982A5A" w:rsidRPr="00C25669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</w:tbl>
    <w:p w14:paraId="50CB478C" w14:textId="77777777" w:rsidR="00982A5A" w:rsidRDefault="00982A5A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61C50C9E" w14:textId="61621898" w:rsidR="0033539A" w:rsidRDefault="0033539A">
      <w:pPr>
        <w:rPr>
          <w:noProof/>
        </w:rPr>
      </w:pPr>
    </w:p>
    <w:p w14:paraId="65F034BB" w14:textId="33CB29FB" w:rsidR="0033539A" w:rsidRDefault="0033539A" w:rsidP="0033539A">
      <w:r>
        <w:rPr>
          <w:highlight w:val="yellow"/>
        </w:rPr>
        <w:t xml:space="preserve">----------------------------------------------------- Beginning of Change </w:t>
      </w:r>
      <w:r w:rsidR="00A475D3">
        <w:rPr>
          <w:highlight w:val="yellow"/>
        </w:rPr>
        <w:t>3</w:t>
      </w:r>
      <w:r>
        <w:rPr>
          <w:highlight w:val="yellow"/>
        </w:rPr>
        <w:t xml:space="preserve"> ------------------------------------------------------------</w:t>
      </w:r>
    </w:p>
    <w:p w14:paraId="764DED45" w14:textId="77777777" w:rsidR="0033539A" w:rsidRPr="00DB033E" w:rsidRDefault="0033539A" w:rsidP="0033539A">
      <w:pPr>
        <w:pStyle w:val="Heading2"/>
        <w:rPr>
          <w:rFonts w:eastAsiaTheme="minorEastAsia"/>
          <w:lang w:eastAsia="zh-CN"/>
        </w:rPr>
      </w:pPr>
      <w:bookmarkStart w:id="72" w:name="_Toc61121035"/>
      <w:bookmarkStart w:id="73" w:name="_Toc67918221"/>
      <w:bookmarkStart w:id="74" w:name="_Toc76298265"/>
      <w:bookmarkStart w:id="75" w:name="_Toc76572277"/>
      <w:bookmarkStart w:id="76" w:name="_Toc76652144"/>
      <w:bookmarkStart w:id="77" w:name="_Toc76652982"/>
      <w:bookmarkStart w:id="78" w:name="_Toc83742255"/>
      <w:bookmarkStart w:id="79" w:name="_Toc91440745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/>
          <w:lang w:eastAsia="zh-CN"/>
        </w:rPr>
        <w:t>PDSCH demodulation requirements for CA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69476B7" w14:textId="77777777" w:rsidR="0033539A" w:rsidRPr="00DB033E" w:rsidRDefault="0033539A" w:rsidP="0033539A">
      <w:pPr>
        <w:rPr>
          <w:rFonts w:eastAsia="SimSun"/>
        </w:rPr>
      </w:pPr>
      <w:r w:rsidRPr="00DB033E">
        <w:rPr>
          <w:rFonts w:eastAsia="SimSun"/>
        </w:rPr>
        <w:t xml:space="preserve">The parameters specified in </w:t>
      </w:r>
      <w:r w:rsidRPr="00DB033E">
        <w:rPr>
          <w:rFonts w:eastAsia="SimSun"/>
          <w:lang w:eastAsia="zh-CN"/>
        </w:rPr>
        <w:t>T</w:t>
      </w:r>
      <w:r w:rsidRPr="00DB033E">
        <w:rPr>
          <w:rFonts w:eastAsia="SimSun"/>
        </w:rPr>
        <w:t xml:space="preserve">able </w:t>
      </w:r>
      <w:r>
        <w:rPr>
          <w:rFonts w:eastAsia="SimSun"/>
        </w:rPr>
        <w:t>7</w:t>
      </w:r>
      <w:r w:rsidRPr="00DB033E">
        <w:rPr>
          <w:rFonts w:eastAsia="SimSun"/>
        </w:rPr>
        <w:t>.2-1 for PDSCH single carrier tests are reused for PDSCH CA test unless otherwise stated.</w:t>
      </w:r>
    </w:p>
    <w:p w14:paraId="5D91B046" w14:textId="77777777" w:rsidR="0033539A" w:rsidRPr="00DB033E" w:rsidRDefault="0033539A" w:rsidP="0033539A">
      <w:pPr>
        <w:pStyle w:val="Heading3"/>
        <w:rPr>
          <w:rFonts w:eastAsiaTheme="minorEastAsia"/>
        </w:rPr>
      </w:pPr>
      <w:bookmarkStart w:id="80" w:name="_Toc61121037"/>
      <w:bookmarkStart w:id="81" w:name="_Toc67918223"/>
      <w:bookmarkStart w:id="82" w:name="_Toc76298267"/>
      <w:bookmarkStart w:id="83" w:name="_Toc76572279"/>
      <w:bookmarkStart w:id="84" w:name="_Toc76652146"/>
      <w:bookmarkStart w:id="85" w:name="_Toc76652984"/>
      <w:bookmarkStart w:id="86" w:name="_Toc83742257"/>
      <w:bookmarkStart w:id="87" w:name="_Toc91440747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 w:rsidRPr="00DB033E">
        <w:rPr>
          <w:rFonts w:eastAsiaTheme="minorEastAsia" w:hint="eastAsia"/>
          <w:lang w:eastAsia="zh-CN"/>
        </w:rPr>
        <w:t>2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RX requirements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92463F8" w14:textId="77777777" w:rsidR="0033539A" w:rsidRPr="00DB033E" w:rsidRDefault="0033539A" w:rsidP="0033539A">
      <w:pPr>
        <w:pStyle w:val="Heading4"/>
        <w:rPr>
          <w:rFonts w:eastAsiaTheme="minorEastAsia"/>
        </w:rPr>
      </w:pPr>
      <w:bookmarkStart w:id="88" w:name="_Toc61121038"/>
      <w:bookmarkStart w:id="89" w:name="_Toc67918224"/>
      <w:bookmarkStart w:id="90" w:name="_Toc76298268"/>
      <w:bookmarkStart w:id="91" w:name="_Toc76572280"/>
      <w:bookmarkStart w:id="92" w:name="_Toc76652147"/>
      <w:bookmarkStart w:id="93" w:name="_Toc76652985"/>
      <w:bookmarkStart w:id="94" w:name="_Toc83742258"/>
      <w:bookmarkStart w:id="95" w:name="_Toc91440748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>.1</w:t>
      </w:r>
      <w:r w:rsidRPr="00DB033E">
        <w:rPr>
          <w:rFonts w:eastAsiaTheme="minorEastAsia" w:hint="eastAsia"/>
        </w:rPr>
        <w:tab/>
      </w:r>
      <w:r w:rsidRPr="00DB033E">
        <w:rPr>
          <w:rFonts w:eastAsiaTheme="minorEastAsia"/>
        </w:rPr>
        <w:t>Minimum requirements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B567935" w14:textId="171D53C4" w:rsidR="0033539A" w:rsidRDefault="0033539A">
      <w:pPr>
        <w:rPr>
          <w:noProof/>
        </w:rPr>
      </w:pPr>
    </w:p>
    <w:p w14:paraId="4D517890" w14:textId="0851FCA5" w:rsidR="0033539A" w:rsidRDefault="0033539A" w:rsidP="0033539A">
      <w:pPr>
        <w:rPr>
          <w:noProof/>
        </w:rPr>
      </w:pPr>
      <w:r>
        <w:rPr>
          <w:noProof/>
        </w:rPr>
        <w:t xml:space="preserve">The </w:t>
      </w:r>
      <w:r w:rsidR="00A143D5">
        <w:rPr>
          <w:noProof/>
        </w:rPr>
        <w:t xml:space="preserve">[Huawei] </w:t>
      </w:r>
      <w:r>
        <w:rPr>
          <w:noProof/>
        </w:rPr>
        <w:t>modification goes here.</w:t>
      </w:r>
    </w:p>
    <w:p w14:paraId="4F8A70E5" w14:textId="390EA144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3</w:t>
      </w:r>
      <w:r>
        <w:rPr>
          <w:highlight w:val="yellow"/>
        </w:rPr>
        <w:t xml:space="preserve"> ------------------------------------------------------------</w:t>
      </w:r>
    </w:p>
    <w:p w14:paraId="30FB2686" w14:textId="77777777" w:rsidR="0033539A" w:rsidRDefault="0033539A">
      <w:pPr>
        <w:rPr>
          <w:noProof/>
        </w:rPr>
      </w:pP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5D0D" w14:textId="77777777" w:rsidR="00510FFF" w:rsidRDefault="00510FFF">
      <w:r>
        <w:separator/>
      </w:r>
    </w:p>
  </w:endnote>
  <w:endnote w:type="continuationSeparator" w:id="0">
    <w:p w14:paraId="21877CD4" w14:textId="77777777" w:rsidR="00510FFF" w:rsidRDefault="0051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25B0" w14:textId="77777777" w:rsidR="00510FFF" w:rsidRDefault="00510FFF">
      <w:r>
        <w:separator/>
      </w:r>
    </w:p>
  </w:footnote>
  <w:footnote w:type="continuationSeparator" w:id="0">
    <w:p w14:paraId="20B7B6F8" w14:textId="77777777" w:rsidR="00510FFF" w:rsidRDefault="00510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7C"/>
    <w:rsid w:val="000A6394"/>
    <w:rsid w:val="000B7FED"/>
    <w:rsid w:val="000C038A"/>
    <w:rsid w:val="000C6598"/>
    <w:rsid w:val="000D44B3"/>
    <w:rsid w:val="00145D43"/>
    <w:rsid w:val="00192C46"/>
    <w:rsid w:val="001A08B3"/>
    <w:rsid w:val="001A289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895"/>
    <w:rsid w:val="00305409"/>
    <w:rsid w:val="0033539A"/>
    <w:rsid w:val="003609EF"/>
    <w:rsid w:val="0036231A"/>
    <w:rsid w:val="00374B76"/>
    <w:rsid w:val="00374DD4"/>
    <w:rsid w:val="003E1A36"/>
    <w:rsid w:val="00410371"/>
    <w:rsid w:val="004242F1"/>
    <w:rsid w:val="00430FB9"/>
    <w:rsid w:val="0044779A"/>
    <w:rsid w:val="00463F9A"/>
    <w:rsid w:val="00483DF2"/>
    <w:rsid w:val="00486D18"/>
    <w:rsid w:val="004B75B7"/>
    <w:rsid w:val="00510FFF"/>
    <w:rsid w:val="005141D9"/>
    <w:rsid w:val="0051580D"/>
    <w:rsid w:val="005168AB"/>
    <w:rsid w:val="00547111"/>
    <w:rsid w:val="00554BAB"/>
    <w:rsid w:val="00577777"/>
    <w:rsid w:val="00592D74"/>
    <w:rsid w:val="005E2C44"/>
    <w:rsid w:val="00621188"/>
    <w:rsid w:val="006257ED"/>
    <w:rsid w:val="00653DE4"/>
    <w:rsid w:val="00665C47"/>
    <w:rsid w:val="0067068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39C"/>
    <w:rsid w:val="008279FA"/>
    <w:rsid w:val="0083399B"/>
    <w:rsid w:val="00842CC5"/>
    <w:rsid w:val="008626E7"/>
    <w:rsid w:val="00870EE7"/>
    <w:rsid w:val="008863B9"/>
    <w:rsid w:val="008A45A6"/>
    <w:rsid w:val="008D3CCC"/>
    <w:rsid w:val="008E4D6E"/>
    <w:rsid w:val="008F3789"/>
    <w:rsid w:val="008F5C72"/>
    <w:rsid w:val="008F686C"/>
    <w:rsid w:val="009148DE"/>
    <w:rsid w:val="00941E30"/>
    <w:rsid w:val="009777D9"/>
    <w:rsid w:val="00982A5A"/>
    <w:rsid w:val="00991B88"/>
    <w:rsid w:val="009A5753"/>
    <w:rsid w:val="009A579D"/>
    <w:rsid w:val="009E3297"/>
    <w:rsid w:val="009F734F"/>
    <w:rsid w:val="00A143D5"/>
    <w:rsid w:val="00A246B6"/>
    <w:rsid w:val="00A475D3"/>
    <w:rsid w:val="00A47E70"/>
    <w:rsid w:val="00A50CF0"/>
    <w:rsid w:val="00A7671C"/>
    <w:rsid w:val="00AA2CBC"/>
    <w:rsid w:val="00AC5820"/>
    <w:rsid w:val="00AD1CD8"/>
    <w:rsid w:val="00B219D8"/>
    <w:rsid w:val="00B258BB"/>
    <w:rsid w:val="00B67B97"/>
    <w:rsid w:val="00B7507D"/>
    <w:rsid w:val="00B968C8"/>
    <w:rsid w:val="00BA3EC5"/>
    <w:rsid w:val="00BA51D9"/>
    <w:rsid w:val="00BB5DFC"/>
    <w:rsid w:val="00BB6EBD"/>
    <w:rsid w:val="00BC7597"/>
    <w:rsid w:val="00BD279D"/>
    <w:rsid w:val="00BD6BB8"/>
    <w:rsid w:val="00C66BA2"/>
    <w:rsid w:val="00C870F6"/>
    <w:rsid w:val="00C90D5A"/>
    <w:rsid w:val="00C95985"/>
    <w:rsid w:val="00CC5026"/>
    <w:rsid w:val="00CC68D0"/>
    <w:rsid w:val="00D03F9A"/>
    <w:rsid w:val="00D06D51"/>
    <w:rsid w:val="00D24991"/>
    <w:rsid w:val="00D50255"/>
    <w:rsid w:val="00D55D5D"/>
    <w:rsid w:val="00D66520"/>
    <w:rsid w:val="00D84AE9"/>
    <w:rsid w:val="00D91DB2"/>
    <w:rsid w:val="00D92BCD"/>
    <w:rsid w:val="00DB5695"/>
    <w:rsid w:val="00DD5F4C"/>
    <w:rsid w:val="00DE34CF"/>
    <w:rsid w:val="00E13F3D"/>
    <w:rsid w:val="00E34898"/>
    <w:rsid w:val="00EB09B7"/>
    <w:rsid w:val="00EE04CD"/>
    <w:rsid w:val="00EE7D7C"/>
    <w:rsid w:val="00F07DEC"/>
    <w:rsid w:val="00F25D98"/>
    <w:rsid w:val="00F300FB"/>
    <w:rsid w:val="00F46375"/>
    <w:rsid w:val="00F7518A"/>
    <w:rsid w:val="00F847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9</Pages>
  <Words>2160</Words>
  <Characters>12312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45</cp:revision>
  <cp:lastPrinted>1899-12-31T23:00:00Z</cp:lastPrinted>
  <dcterms:created xsi:type="dcterms:W3CDTF">2020-02-03T08:32:00Z</dcterms:created>
  <dcterms:modified xsi:type="dcterms:W3CDTF">2022-08-25T11:54:00Z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